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BC8" w:rsidRPr="00AF7D8B" w:rsidRDefault="002B5BC8" w:rsidP="00641615">
      <w:pPr>
        <w:pStyle w:val="Style11"/>
        <w:widowControl/>
        <w:ind w:firstLine="709"/>
        <w:jc w:val="center"/>
        <w:rPr>
          <w:rStyle w:val="FontStyle34"/>
          <w:rFonts w:ascii="Times New Roman" w:hAnsi="Times New Roman" w:cs="Times New Roman"/>
          <w:sz w:val="26"/>
          <w:szCs w:val="26"/>
        </w:rPr>
      </w:pPr>
      <w:r w:rsidRPr="00AF7D8B">
        <w:rPr>
          <w:rStyle w:val="FontStyle34"/>
          <w:rFonts w:ascii="Times New Roman" w:hAnsi="Times New Roman" w:cs="Times New Roman"/>
          <w:sz w:val="26"/>
          <w:szCs w:val="26"/>
        </w:rPr>
        <w:t>Красота требует жертв?</w:t>
      </w:r>
    </w:p>
    <w:p w:rsidR="00641615" w:rsidRPr="00641615" w:rsidRDefault="00641615" w:rsidP="00AF7D8B">
      <w:pPr>
        <w:pStyle w:val="Style13"/>
        <w:widowControl/>
        <w:ind w:firstLine="709"/>
        <w:jc w:val="right"/>
        <w:rPr>
          <w:rStyle w:val="FontStyle25"/>
          <w:rFonts w:ascii="Times New Roman" w:hAnsi="Times New Roman" w:cs="Times New Roman"/>
          <w:b w:val="0"/>
          <w:i/>
          <w:sz w:val="26"/>
          <w:szCs w:val="26"/>
        </w:rPr>
      </w:pPr>
      <w:bookmarkStart w:id="0" w:name="_GoBack"/>
      <w:bookmarkEnd w:id="0"/>
    </w:p>
    <w:p w:rsidR="002B5BC8" w:rsidRPr="00AF7D8B" w:rsidRDefault="002B5BC8" w:rsidP="00AF7D8B">
      <w:pPr>
        <w:pStyle w:val="Style3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Программа проводится в молодежной аудитории.</w:t>
      </w:r>
    </w:p>
    <w:p w:rsidR="00EC6FC3" w:rsidRPr="00AF7D8B" w:rsidRDefault="002B5BC8" w:rsidP="00641615">
      <w:pPr>
        <w:pStyle w:val="Style3"/>
        <w:widowControl/>
        <w:spacing w:line="240" w:lineRule="auto"/>
        <w:ind w:firstLine="709"/>
        <w:jc w:val="both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Участники программы: эксперты (психолог, медицинский работник, модель,</w:t>
      </w:r>
      <w:r w:rsidR="00641615">
        <w:rPr>
          <w:rStyle w:val="FontStyle35"/>
          <w:rFonts w:ascii="Times New Roman" w:hAnsi="Times New Roman" w:cs="Times New Roman"/>
          <w:sz w:val="26"/>
          <w:szCs w:val="26"/>
        </w:rPr>
        <w:t xml:space="preserve"> </w:t>
      </w:r>
      <w:r w:rsidR="00EC6FC3" w:rsidRPr="00AF7D8B">
        <w:rPr>
          <w:rStyle w:val="FontStyle35"/>
          <w:rFonts w:ascii="Times New Roman" w:hAnsi="Times New Roman" w:cs="Times New Roman"/>
          <w:sz w:val="26"/>
          <w:szCs w:val="26"/>
        </w:rPr>
        <w:t>радиоведущий), гости программы (кто выступает за то, что красота требует жертв, например спортсмены, и кто выступает за то, что красота не требует жертв, — студенты, представители молодежной субкультуры, приветствующей тэту, пирсинг и т. д.).</w:t>
      </w:r>
    </w:p>
    <w:p w:rsidR="00641615" w:rsidRDefault="00641615" w:rsidP="00641615">
      <w:pPr>
        <w:pStyle w:val="Style8"/>
        <w:widowControl/>
        <w:spacing w:line="240" w:lineRule="auto"/>
        <w:ind w:firstLine="709"/>
        <w:jc w:val="both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641615">
      <w:pPr>
        <w:pStyle w:val="Style8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В фойе перед актовым залом всех участников и гостей ток-шоу встре</w:t>
      </w:r>
      <w:r w:rsidRPr="00AF7D8B">
        <w:rPr>
          <w:rStyle w:val="FontStyle27"/>
          <w:rFonts w:ascii="Times New Roman" w:hAnsi="Times New Roman" w:cs="Times New Roman"/>
          <w:sz w:val="26"/>
          <w:szCs w:val="26"/>
        </w:rPr>
        <w:softHyphen/>
        <w:t>чают организаторы мероприятия —</w:t>
      </w:r>
      <w:r w:rsidR="00641615">
        <w:rPr>
          <w:rStyle w:val="FontStyle27"/>
          <w:rFonts w:ascii="Times New Roman" w:hAnsi="Times New Roman" w:cs="Times New Roman"/>
          <w:sz w:val="26"/>
          <w:szCs w:val="26"/>
        </w:rPr>
        <w:t xml:space="preserve"> </w:t>
      </w: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раздают буклеты с кратким содержанием программы и основными понятиями рассматриваемых вопросов, а также «голосовые карточки». На сцене приглушенный свет, на экране демонстрируется ролик (фрагмент из кинофильма «Служебный роман»).</w:t>
      </w:r>
    </w:p>
    <w:p w:rsidR="00641615" w:rsidRDefault="00641615" w:rsidP="00AF7D8B">
      <w:pPr>
        <w:pStyle w:val="Style5"/>
        <w:widowControl/>
        <w:spacing w:line="240" w:lineRule="auto"/>
        <w:ind w:firstLine="709"/>
        <w:rPr>
          <w:rStyle w:val="FontStyle28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Голос.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Каждое утро любой женщины начинается примерно одинаково. Это уже обычай, традиция, ритуал. Ведь все женщины, да и не только они, хотят быть красивыми. Ведь красота — это такая страшная сила, которая завораживает, а порой и лишает разума. Но чело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веческая фантазия поистине безгра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нична. Иногда в погоне за неординарной внешностью люди перестают чувство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вать границы разумного.</w:t>
      </w:r>
    </w:p>
    <w:p w:rsidR="00641615" w:rsidRDefault="00641615" w:rsidP="00AF7D8B">
      <w:pPr>
        <w:pStyle w:val="Style4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4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На экране тема программы «Красота требует жертв?»</w:t>
      </w:r>
    </w:p>
    <w:p w:rsidR="00641615" w:rsidRPr="00AF7D8B" w:rsidRDefault="00641615" w:rsidP="00AF7D8B">
      <w:pPr>
        <w:pStyle w:val="Style4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Добрый день, дорогие друзья!</w:t>
      </w: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Здравствуйте, уважаемые участники и гости нашей программы! </w:t>
      </w: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Мы рады приветствовать вас на ток-шоу. Наш разговор сегодня пойдет о красоте. Мы часто слышим различные высказывания о том, что красота — это гармония, или красота — это страшная сила, и сила эта посильней любого оружия будет. И тема нашей программы звучит так: «Красота требует жертв?»</w:t>
      </w: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Что такое красота, где эти критерии красивости и почему люди идут на совершенно неразумные по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ступки в погоне за этой самой красотой, сегодня и предстоит нам с вами выяснить.</w:t>
      </w: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2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А помогут нам в этом наши уважаемые гости и эксперты, которые любезно согласились прийти к нам на программу. Давайте поприветствуем их аплодисментами! </w:t>
      </w:r>
      <w:r w:rsidRPr="00641615">
        <w:rPr>
          <w:rStyle w:val="FontStyle28"/>
          <w:rFonts w:ascii="Times New Roman" w:hAnsi="Times New Roman" w:cs="Times New Roman"/>
          <w:b w:val="0"/>
          <w:sz w:val="26"/>
          <w:szCs w:val="26"/>
        </w:rPr>
        <w:t>В</w:t>
      </w: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качестве экспертов сегодня выступят...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>(представляет экспертов).</w:t>
      </w: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(в зал).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Дорогие друзья, мы предлагаем вам принять непосред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ственное участие в обсуждении темы нашей программы. На протяжении всего ток-шоу будет проводиться интер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 xml:space="preserve">активное голосование.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(На экране высвечиваются номера телефонов.)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Кто считает, что красота требует жертв, звоните на номер..., кто не согласен с тем, что ради красоты приходится многим жертвовать, звоните на номер... </w:t>
      </w: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А мы начинаем! Встречайте нашу первую гостью, которая утверждает, что красота, безусловно, требует жертв.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left="634" w:firstLine="709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Гостья выходит на сцену, присаживается на диван.</w:t>
      </w:r>
    </w:p>
    <w:p w:rsidR="00641615" w:rsidRPr="00AF7D8B" w:rsidRDefault="00641615" w:rsidP="00AF7D8B">
      <w:pPr>
        <w:pStyle w:val="Style7"/>
        <w:widowControl/>
        <w:spacing w:line="240" w:lineRule="auto"/>
        <w:ind w:left="634"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Согласно толковому словарю Даля, «жертва» — это пожираемое, уничтожаемое, гибнущее; что отдаю или чего лишаюсь невозвратно; приношение божеству; отречение от выгод или утех по долгу или в чью-то пользу. Пострадавший от чего-либо есть жертва причин этих. </w:t>
      </w: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lastRenderedPageBreak/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Вы утверждаете, что красота требует жертв. А что вы понимаете под словом «жертва», и чем вам лично приходилось жертвовать ради красоты?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Гостья отвечает на вопрос.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Спасибо. Но сегодня к нам на программу пришел гость, который в корне не согласен с тем, что красота требует жертв. Давайте поприветствуем его аплодисментами...</w:t>
      </w:r>
    </w:p>
    <w:p w:rsidR="00641615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Гость выходит на сцену.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Добрый день! Мы только что услышали, что красота требует жертв. Вы с этим утверждением не согласны. Почему? И чего же она, в таком случае, требует?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Гость отвечает.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Ваша профессия обязывает вас часто появляться на публике, поэтому в той или иной степени вы ухаживаете за своей внешностью. Неужели вы не идете на определенные жертвы — такие, например, как трата времени или денег?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Гость отвечает.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Спасибо. А давайте спросим у зала и выслушаем точку зрения наших зрителей. Дорогие друзья, у кого есть собственное мнение по этому вопросу, мы просим не стесняясь высказать его и тем самым поддержать нашу дискуссию.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4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Зрители высказывают свои суждения по данному вопросу.</w:t>
      </w:r>
    </w:p>
    <w:p w:rsidR="00641615" w:rsidRPr="00AF7D8B" w:rsidRDefault="00641615" w:rsidP="00AF7D8B">
      <w:pPr>
        <w:pStyle w:val="Style4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Несомненно, практически каждый из нас может пойти на определенные жертвы ради того, чтобы быть кра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 xml:space="preserve">сивым. Для одних это — материальные затраты, для других же — моральное преодоление уже давно сложившихся и устоявшихся жизненных позиций. </w:t>
      </w: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Но и те и другие правы в одном: красивыми хотят быть все. А ведь красота — понятие субъективное. В разные эпохи и в разных странах эталоны красоты всегда существенно разнились.</w:t>
      </w: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Например, в Древней Греции эталоном женской красоты считались прямой нос, округлые линии бровей, большие светлые глаза, белоснежная кожа и золотые кудри.</w:t>
      </w: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 </w:t>
      </w: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А в эпоху Возрождения особое значение придавалось удли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ненному овалу лица и длинной шее. Во времена Ренессанса худышки попу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 xml:space="preserve">лярностью не пользовались. Яркие красотки с пышными формами и рыжими волосами были любимыми моделями художников. </w:t>
      </w: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В Африке и среди австралийских аборигенов до сих пор эталоны красоты резко отличаются от всего остального мира. Например, на Борнео у некоторых племен путем сложных манипуляций растягивают мочки ушей так, что они касаются плеч. Вы думаете, что это некрасиво? Кто знает, может быть, их местные Клаудии Шиффер именно так и выглядят! </w:t>
      </w: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гостье).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А как вы счи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таете, где этот современный критерий красивости, ради которого нужно идти на определенные жертвы?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641615">
      <w:pPr>
        <w:pStyle w:val="Style4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Другие вопросы по теме. Какой внешностью должен обладать красивый человек? Кто из известных людей является эталоном красоты? Гостья отвечает на вопросы.</w:t>
      </w:r>
    </w:p>
    <w:p w:rsidR="00641615" w:rsidRPr="00AF7D8B" w:rsidRDefault="00641615" w:rsidP="00AF7D8B">
      <w:pPr>
        <w:pStyle w:val="Style4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гостю).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Скажите, а для вас существует какой-то определенный эталон красоты, на который следует равняться?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Гость отвечает.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Сегодня нас сплошь и рядом окружают рекламные </w:t>
      </w:r>
      <w:proofErr w:type="spellStart"/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бигборды</w:t>
      </w:r>
      <w:proofErr w:type="spellEnd"/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, афиши и глянцевые журналы, с которых на нас глядят известные киноактеры, идеальные парни и девушки, проще говоря — модели. И ты смотришь в зеркало и думаешь: «Вот бы мне стать похожей на Анжелину Джоли или на стройную длинноногую модель». </w:t>
      </w: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психологу).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Скажите нам, пожалуйста, с точки зрения психологии, оказывают ли СМИ на наше сознание какое-то влияние, в результате которого мы начинаем стремиться выглядеть так, как выглядят люди с обложки?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Эксперт отвечает.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При каких условиях мы можем избежать этого влияния?..</w:t>
      </w: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Спасибо большое за столь ценную информацию. Но что делать тем, кто уже поддался этому влиянию? Ведь в стремлении к идеалу люди часто прибегают к различного рода способам и приемам, не совсем полезным для здоровья, а иногда и для жизни. Мы не будем сейчас углубляться в познания в области пластической хирургии, когда люди ложатся под нож, совершенно не думая о последствиях. Но вот о тех изнурительных диетах, которым себя подвергает современная молодежь, мы бы хотели все-таки сегодня поговорить. </w:t>
      </w: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гостям).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Уважаемые гости, скажите, вы когда-нибудь подвергали себя каким-либо диетам?</w:t>
      </w:r>
    </w:p>
    <w:p w:rsidR="00641615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Гости отвечают.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Что это были за диеты? Самостоятельно или под наблюдением врача вы обращались к диете? При соблюдении этих диет, на ваш взгляд, приходилось ли вам чем-то жертвовать, и чувствовали ли вы себя жертвой?</w:t>
      </w:r>
    </w:p>
    <w:p w:rsidR="00641615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Гости отвечают.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(в зал).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Дорогие друзья, может быть, кто-то из вас поделится с нами секретом какой-либо диеты, а заодно и тем, что вы получили в результате?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641615">
      <w:pPr>
        <w:pStyle w:val="Style10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 xml:space="preserve">Беседа с залом.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Я напоминаю, что у нас сегодня в гостях</w:t>
      </w:r>
      <w:r w:rsidR="00641615">
        <w:rPr>
          <w:rStyle w:val="FontStyle35"/>
          <w:rFonts w:ascii="Times New Roman" w:hAnsi="Times New Roman" w:cs="Times New Roman"/>
          <w:sz w:val="26"/>
          <w:szCs w:val="26"/>
        </w:rPr>
        <w:t xml:space="preserve">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медицинский работник. Как вы можете прокомментировать услышанное?</w:t>
      </w:r>
    </w:p>
    <w:p w:rsidR="00641615" w:rsidRPr="00AF7D8B" w:rsidRDefault="00641615" w:rsidP="00641615">
      <w:pPr>
        <w:pStyle w:val="Style10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641615">
      <w:pPr>
        <w:pStyle w:val="Style7"/>
        <w:widowControl/>
        <w:spacing w:line="240" w:lineRule="auto"/>
        <w:ind w:left="470"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Эксперт дает комментарий.</w:t>
      </w:r>
    </w:p>
    <w:p w:rsidR="00641615" w:rsidRPr="00AF7D8B" w:rsidRDefault="00641615" w:rsidP="00641615">
      <w:pPr>
        <w:pStyle w:val="Style7"/>
        <w:widowControl/>
        <w:spacing w:line="240" w:lineRule="auto"/>
        <w:ind w:left="470"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Скажите, пожалуйста, насколько полезно соблюдать диеты и полезно ли это вообще? Существует ли необхо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 xml:space="preserve">димость при соблюдении какой-либо диеты наблюдаться у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lastRenderedPageBreak/>
        <w:t>врача? Какие ограничения в еде посоветовали бы вы тем, кто хочет немного сбросить вес? Сколько раз в год можно садиться на диету?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Эксперт отвечает на вопросы.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Стремление быть худой уже давно вышло за все допустимые рамки. В результате чего молодые девушки чаще всего становятся жертвами анорексии. </w:t>
      </w: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Что это за диагноз, и чем он так страшен — с этими и рядом других вопросов мы обратились к...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(называет эксперта, интервью с которым записано заранее).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Внимание на экран! </w:t>
      </w: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гостю).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Вы считаете, что красота не требует жертв. Тогда как вы прокомментируете данный ро</w:t>
      </w:r>
      <w:r w:rsidR="00641615">
        <w:rPr>
          <w:rStyle w:val="FontStyle35"/>
          <w:rFonts w:ascii="Times New Roman" w:hAnsi="Times New Roman" w:cs="Times New Roman"/>
          <w:sz w:val="26"/>
          <w:szCs w:val="26"/>
        </w:rPr>
        <w:t xml:space="preserve">лик? Ведь девушки, которых мы с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вами только что увидели на экране, именно в результате погони за красивой и стройной внешностью принесли в жертву свое здоровье.</w:t>
      </w:r>
    </w:p>
    <w:p w:rsidR="00641615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Гость отвечает.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гостье).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Скажите, пожалуйста, вы по-прежнему считаете, что красота требует жертв?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Гостья отвечает.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(в зал).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Дорогие друзья, нам бы хотелось услышать ваши ком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ментарии к данному ролику.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Беседа с залом.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психологу).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Мы с вами услышали разные мнения гостей и</w:t>
      </w:r>
      <w:r w:rsidR="00641615">
        <w:rPr>
          <w:rStyle w:val="FontStyle35"/>
          <w:rFonts w:ascii="Times New Roman" w:hAnsi="Times New Roman" w:cs="Times New Roman"/>
          <w:sz w:val="26"/>
          <w:szCs w:val="26"/>
        </w:rPr>
        <w:t xml:space="preserve"> зрителей нашей программы, в видеоролике мы увидели, какую оценку этому заболеванию дают медики. А что вы можете нам рассказать о причине этого заболевания с точки зрения психологии?</w:t>
      </w:r>
    </w:p>
    <w:p w:rsidR="00641615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Беседа с психологом.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эксперту-звезде).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Как вы считаете, действительно ли все наши разговоры о диете и ее последствиях могут спровоцировать еще большее желание похудеть?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Эксперт дает свою оценку.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В любом случае во всем нужна мера, золотая середина, одним словом, гармония. Самое главное — это не впадать в крайности. А мы вам напоминаем, что на протяжении всей программы вы можете голосовать за одну из точек зрения. Кто считает, что красота требует жертв, звоните на номер..., кто против — звоните на номер...</w:t>
      </w: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А мы продолжаем.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(На фоне </w:t>
      </w:r>
      <w:proofErr w:type="spellStart"/>
      <w:r w:rsidRPr="00AF7D8B">
        <w:rPr>
          <w:rStyle w:val="FontStyle32"/>
          <w:rFonts w:ascii="Times New Roman" w:hAnsi="Times New Roman" w:cs="Times New Roman"/>
          <w:sz w:val="26"/>
          <w:szCs w:val="26"/>
        </w:rPr>
        <w:t>демонстрирующихся</w:t>
      </w:r>
      <w:proofErr w:type="spellEnd"/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 слайдов.)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Чело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веческая фантазия поистине безгра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нична. Пирсинг, татуировки, искус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ственное нанесение шрамов — все это современные способы модификации, которыми с огромным интересом увле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клась молодежь. Встречайте следующих гостей нашей программы...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4"/>
        <w:widowControl/>
        <w:spacing w:line="240" w:lineRule="auto"/>
        <w:ind w:left="206" w:firstLine="709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Гости выходят на сцену, занимают свои места.</w:t>
      </w:r>
    </w:p>
    <w:p w:rsidR="00641615" w:rsidRPr="00AF7D8B" w:rsidRDefault="00641615" w:rsidP="00AF7D8B">
      <w:pPr>
        <w:pStyle w:val="Style4"/>
        <w:widowControl/>
        <w:spacing w:line="240" w:lineRule="auto"/>
        <w:ind w:left="206"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Добрый день! Насколько нам известно, вы увлекаетесь пирсингом и татуировками. Вы не могли бы нам сейчас немного рассказать о вашем увлечении?</w:t>
      </w:r>
    </w:p>
    <w:p w:rsidR="00641615" w:rsidRDefault="00641615" w:rsidP="00AF7D8B">
      <w:pPr>
        <w:pStyle w:val="Style7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641615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Гости рассказывают о своем увлечении.</w:t>
      </w:r>
    </w:p>
    <w:p w:rsidR="00641615" w:rsidRPr="00AF7D8B" w:rsidRDefault="00641615" w:rsidP="00641615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Когда вы впервые сделали свой первый прокол и свою первую татуировку, что сказали ваши родители? Какое коли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 xml:space="preserve">чество серег у вас на данный момент? Сколько татуировок у вас на теле? Вы считаете, что это действительно красиво? </w:t>
      </w: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У каждого человека, как мы уже говорили ранее, свои представ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ления о красоте. Давайте посмотрим на экран и познакомимся с историей современных способов модификации.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4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 xml:space="preserve">Видеоролик: краткий экскурс в историю пирсинга, </w:t>
      </w:r>
      <w:proofErr w:type="spellStart"/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шрамирования</w:t>
      </w:r>
      <w:proofErr w:type="spellEnd"/>
      <w:r w:rsidRPr="00AF7D8B">
        <w:rPr>
          <w:rStyle w:val="FontStyle27"/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татуажа</w:t>
      </w:r>
      <w:proofErr w:type="spellEnd"/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; почему это увлечение может быть опасно для жизни и здоровья человека.</w:t>
      </w:r>
    </w:p>
    <w:p w:rsidR="00641615" w:rsidRPr="00AF7D8B" w:rsidRDefault="00641615" w:rsidP="00AF7D8B">
      <w:pPr>
        <w:pStyle w:val="Style4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Действительно, красота — страшная сила.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гостье.)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Каковы ваши ощущения после просмотра этого ролика?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Идет обсуждение.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гостям — поклонникам модификации).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Как вы думаете, в будущем, когда вы станете гораздо старше, вы не пожалеете о своем увлечении? Как реагируют окружающие на ваш внешний вид? Чувствуете ли вы себя жертвой, когда видите реакцию окружающих?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4"/>
        <w:widowControl/>
        <w:spacing w:line="240" w:lineRule="auto"/>
        <w:ind w:left="446" w:firstLine="709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Желающие задают вопросы и высказывают свои мнения.</w:t>
      </w:r>
    </w:p>
    <w:p w:rsidR="00641615" w:rsidRPr="00AF7D8B" w:rsidRDefault="00641615" w:rsidP="00AF7D8B">
      <w:pPr>
        <w:pStyle w:val="Style4"/>
        <w:widowControl/>
        <w:spacing w:line="240" w:lineRule="auto"/>
        <w:ind w:left="446"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 </w:t>
      </w:r>
      <w:r w:rsidRPr="00AF7D8B">
        <w:rPr>
          <w:rStyle w:val="FontStyle32"/>
          <w:rFonts w:ascii="Times New Roman" w:hAnsi="Times New Roman" w:cs="Times New Roman"/>
          <w:sz w:val="26"/>
          <w:szCs w:val="26"/>
        </w:rPr>
        <w:t xml:space="preserve">(к гостям).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Антон Павлович Чехов писал: «В человеке должно быть все прекрасно: и душа, и мысли, и одежда, и поступки». Как вы считаете, какое значение имеет красота внутреннего мира человека в его жизни, и требует ли она определенных жертв?</w:t>
      </w:r>
    </w:p>
    <w:p w:rsidR="00641615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Идет обсуждение.</w:t>
      </w:r>
    </w:p>
    <w:p w:rsidR="00641615" w:rsidRPr="00AF7D8B" w:rsidRDefault="00641615" w:rsidP="00AF7D8B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Может быть, у наших экспертов или зрителей возникли какие-то вопросы к нашим гостям или кто-то еще хочет высказать свое мнение?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4"/>
        <w:widowControl/>
        <w:spacing w:line="240" w:lineRule="auto"/>
        <w:ind w:left="442" w:firstLine="709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Желающие задают вопросы и высказывают свои мнения.</w:t>
      </w:r>
    </w:p>
    <w:p w:rsidR="00641615" w:rsidRPr="00AF7D8B" w:rsidRDefault="00641615" w:rsidP="00AF7D8B">
      <w:pPr>
        <w:pStyle w:val="Style4"/>
        <w:widowControl/>
        <w:spacing w:line="240" w:lineRule="auto"/>
        <w:ind w:left="442"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Сколько людей, столько и мнений. И прежде чем мы огласим результаты голосования, давайте посмотрим на экран и узнаем общественное мнение по этому вопросу. За несколько недель до нашей программы мы просили желающих ответить только на один вопрос: «Красота требует жертв?»</w:t>
      </w:r>
    </w:p>
    <w:p w:rsidR="00641615" w:rsidRPr="00AF7D8B" w:rsidRDefault="00641615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641615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На экране демонстрируются диаграммы.</w:t>
      </w:r>
    </w:p>
    <w:p w:rsidR="00641615" w:rsidRPr="00AF7D8B" w:rsidRDefault="00641615" w:rsidP="00641615">
      <w:pPr>
        <w:pStyle w:val="Style7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lastRenderedPageBreak/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А сейчас мы представляем результаты сегодняшнего голосования... </w:t>
      </w: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 xml:space="preserve">Сегодня мы поговорили о красоте и о том, на что готов пойти человек в своем стремлении к совершенной внешности. </w:t>
      </w:r>
    </w:p>
    <w:p w:rsidR="00EC6FC3" w:rsidRDefault="00EC6FC3" w:rsidP="00641615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Прозвучало много мнений, и</w:t>
      </w:r>
      <w:r w:rsidR="00641615">
        <w:rPr>
          <w:rStyle w:val="FontStyle35"/>
          <w:rFonts w:ascii="Times New Roman" w:hAnsi="Times New Roman" w:cs="Times New Roman"/>
          <w:sz w:val="26"/>
          <w:szCs w:val="26"/>
        </w:rPr>
        <w:t xml:space="preserve">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это правильно: каждый человек имеет право на свою точку зрения.</w:t>
      </w:r>
    </w:p>
    <w:p w:rsidR="00641615" w:rsidRPr="00AF7D8B" w:rsidRDefault="00641615" w:rsidP="00641615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</w:p>
    <w:p w:rsidR="00EC6FC3" w:rsidRDefault="00EC6FC3" w:rsidP="00AF7D8B">
      <w:pPr>
        <w:pStyle w:val="Style4"/>
        <w:widowControl/>
        <w:spacing w:line="240" w:lineRule="auto"/>
        <w:ind w:left="221" w:firstLine="709"/>
        <w:rPr>
          <w:rStyle w:val="FontStyle27"/>
          <w:rFonts w:ascii="Times New Roman" w:hAnsi="Times New Roman" w:cs="Times New Roman"/>
          <w:sz w:val="26"/>
          <w:szCs w:val="26"/>
        </w:rPr>
      </w:pPr>
      <w:r w:rsidRPr="00AF7D8B">
        <w:rPr>
          <w:rStyle w:val="FontStyle27"/>
          <w:rFonts w:ascii="Times New Roman" w:hAnsi="Times New Roman" w:cs="Times New Roman"/>
          <w:sz w:val="26"/>
          <w:szCs w:val="26"/>
        </w:rPr>
        <w:t>Всем экспертам и гостям вручают цветы.</w:t>
      </w:r>
    </w:p>
    <w:p w:rsidR="00641615" w:rsidRPr="00AF7D8B" w:rsidRDefault="00641615" w:rsidP="00AF7D8B">
      <w:pPr>
        <w:pStyle w:val="Style4"/>
        <w:widowControl/>
        <w:spacing w:line="240" w:lineRule="auto"/>
        <w:ind w:left="221" w:firstLine="709"/>
        <w:rPr>
          <w:rStyle w:val="FontStyle27"/>
          <w:rFonts w:ascii="Times New Roman" w:hAnsi="Times New Roman" w:cs="Times New Roman"/>
          <w:sz w:val="26"/>
          <w:szCs w:val="26"/>
        </w:rPr>
      </w:pP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Уважаемых экспертов и гос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тей нашей программы мы благодарим за участие в ток-шоу!</w:t>
      </w:r>
    </w:p>
    <w:p w:rsidR="00641615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Зрителям мы говорим спа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 xml:space="preserve">сибо за активное участие в дискуссии. </w:t>
      </w: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Ведущая.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А нам остается только доба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softHyphen/>
        <w:t>вить: может быть, красота и требует жертв, но будете ли жертвовать ради нее именно вы — решать только вам. Нам кажется, что красота не требует жертв!</w:t>
      </w:r>
    </w:p>
    <w:p w:rsidR="00EC6FC3" w:rsidRPr="00AF7D8B" w:rsidRDefault="00EC6FC3" w:rsidP="00AF7D8B">
      <w:pPr>
        <w:pStyle w:val="Style5"/>
        <w:widowControl/>
        <w:spacing w:line="240" w:lineRule="auto"/>
        <w:ind w:firstLine="709"/>
        <w:jc w:val="left"/>
        <w:rPr>
          <w:rStyle w:val="FontStyle35"/>
          <w:rFonts w:ascii="Times New Roman" w:hAnsi="Times New Roman" w:cs="Times New Roman"/>
          <w:sz w:val="26"/>
          <w:szCs w:val="26"/>
        </w:rPr>
      </w:pPr>
      <w:r w:rsidRPr="00AF7D8B">
        <w:rPr>
          <w:rStyle w:val="FontStyle28"/>
          <w:rFonts w:ascii="Times New Roman" w:hAnsi="Times New Roman" w:cs="Times New Roman"/>
          <w:sz w:val="26"/>
          <w:szCs w:val="26"/>
        </w:rPr>
        <w:t xml:space="preserve">Ведущий. </w:t>
      </w:r>
      <w:r w:rsidRPr="00AF7D8B">
        <w:rPr>
          <w:rStyle w:val="FontStyle35"/>
          <w:rFonts w:ascii="Times New Roman" w:hAnsi="Times New Roman" w:cs="Times New Roman"/>
          <w:sz w:val="26"/>
          <w:szCs w:val="26"/>
        </w:rPr>
        <w:t>Красота требует внимания!</w:t>
      </w:r>
    </w:p>
    <w:p w:rsidR="00E34180" w:rsidRPr="00AF7D8B" w:rsidRDefault="00E34180" w:rsidP="00AF7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34180" w:rsidRPr="00AF7D8B" w:rsidSect="002B5BC8">
      <w:pgSz w:w="11906" w:h="16838"/>
      <w:pgMar w:top="1134" w:right="851" w:bottom="113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835"/>
    <w:rsid w:val="00215CEA"/>
    <w:rsid w:val="002B5BC8"/>
    <w:rsid w:val="00637FF3"/>
    <w:rsid w:val="00641615"/>
    <w:rsid w:val="006F73E4"/>
    <w:rsid w:val="008063ED"/>
    <w:rsid w:val="008E6835"/>
    <w:rsid w:val="00AF7D8B"/>
    <w:rsid w:val="00CD560C"/>
    <w:rsid w:val="00E34180"/>
    <w:rsid w:val="00EC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5760-7EBC-494A-B3D2-7A32827B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  <w:style w:type="paragraph" w:customStyle="1" w:styleId="Style3">
    <w:name w:val="Style3"/>
    <w:basedOn w:val="a"/>
    <w:uiPriority w:val="99"/>
    <w:rsid w:val="002B5BC8"/>
    <w:pPr>
      <w:widowControl w:val="0"/>
      <w:autoSpaceDE w:val="0"/>
      <w:autoSpaceDN w:val="0"/>
      <w:adjustRightInd w:val="0"/>
      <w:spacing w:after="0" w:line="228" w:lineRule="exact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B5BC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2B5B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2B5BC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2B5BC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Theme="minorEastAsia" w:hAnsi="Arial Blac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2B5BC8"/>
    <w:rPr>
      <w:rFonts w:ascii="Arial" w:hAnsi="Arial" w:cs="Arial"/>
      <w:b/>
      <w:bCs/>
      <w:sz w:val="14"/>
      <w:szCs w:val="14"/>
    </w:rPr>
  </w:style>
  <w:style w:type="character" w:customStyle="1" w:styleId="FontStyle33">
    <w:name w:val="Font Style33"/>
    <w:basedOn w:val="a0"/>
    <w:uiPriority w:val="99"/>
    <w:rsid w:val="002B5BC8"/>
    <w:rPr>
      <w:rFonts w:ascii="Segoe UI" w:hAnsi="Segoe UI" w:cs="Segoe UI"/>
      <w:b/>
      <w:bCs/>
      <w:spacing w:val="-20"/>
      <w:sz w:val="42"/>
      <w:szCs w:val="42"/>
    </w:rPr>
  </w:style>
  <w:style w:type="character" w:customStyle="1" w:styleId="FontStyle34">
    <w:name w:val="Font Style34"/>
    <w:basedOn w:val="a0"/>
    <w:uiPriority w:val="99"/>
    <w:rsid w:val="002B5BC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35">
    <w:name w:val="Font Style35"/>
    <w:basedOn w:val="a0"/>
    <w:uiPriority w:val="99"/>
    <w:rsid w:val="002B5BC8"/>
    <w:rPr>
      <w:rFonts w:ascii="Arial" w:hAnsi="Arial" w:cs="Arial"/>
      <w:sz w:val="16"/>
      <w:szCs w:val="16"/>
    </w:rPr>
  </w:style>
  <w:style w:type="paragraph" w:customStyle="1" w:styleId="Style5">
    <w:name w:val="Style5"/>
    <w:basedOn w:val="a"/>
    <w:uiPriority w:val="99"/>
    <w:rsid w:val="00EC6FC3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C6FC3"/>
    <w:pPr>
      <w:widowControl w:val="0"/>
      <w:autoSpaceDE w:val="0"/>
      <w:autoSpaceDN w:val="0"/>
      <w:adjustRightInd w:val="0"/>
      <w:spacing w:after="0" w:line="205" w:lineRule="exact"/>
      <w:jc w:val="center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C6FC3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Black" w:eastAsiaTheme="minorEastAsia" w:hAnsi="Arial Blac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C6FC3"/>
    <w:pPr>
      <w:widowControl w:val="0"/>
      <w:autoSpaceDE w:val="0"/>
      <w:autoSpaceDN w:val="0"/>
      <w:adjustRightInd w:val="0"/>
      <w:spacing w:after="0" w:line="204" w:lineRule="exact"/>
      <w:ind w:firstLine="110"/>
    </w:pPr>
    <w:rPr>
      <w:rFonts w:ascii="Arial Black" w:eastAsiaTheme="minorEastAsia" w:hAnsi="Arial Black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EC6FC3"/>
    <w:rPr>
      <w:rFonts w:ascii="Arial" w:hAnsi="Arial" w:cs="Arial"/>
      <w:i/>
      <w:iCs/>
      <w:sz w:val="16"/>
      <w:szCs w:val="16"/>
    </w:rPr>
  </w:style>
  <w:style w:type="character" w:customStyle="1" w:styleId="FontStyle28">
    <w:name w:val="Font Style28"/>
    <w:basedOn w:val="a0"/>
    <w:uiPriority w:val="99"/>
    <w:rsid w:val="00EC6FC3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32">
    <w:name w:val="Font Style32"/>
    <w:basedOn w:val="a0"/>
    <w:uiPriority w:val="99"/>
    <w:rsid w:val="00EC6FC3"/>
    <w:rPr>
      <w:rFonts w:ascii="Arial" w:hAnsi="Arial" w:cs="Arial"/>
      <w:i/>
      <w:iCs/>
      <w:sz w:val="16"/>
      <w:szCs w:val="16"/>
    </w:rPr>
  </w:style>
  <w:style w:type="paragraph" w:customStyle="1" w:styleId="Style10">
    <w:name w:val="Style10"/>
    <w:basedOn w:val="a"/>
    <w:uiPriority w:val="99"/>
    <w:rsid w:val="00EC6FC3"/>
    <w:pPr>
      <w:widowControl w:val="0"/>
      <w:autoSpaceDE w:val="0"/>
      <w:autoSpaceDN w:val="0"/>
      <w:adjustRightInd w:val="0"/>
      <w:spacing w:after="0" w:line="331" w:lineRule="exact"/>
      <w:ind w:firstLine="1013"/>
    </w:pPr>
    <w:rPr>
      <w:rFonts w:ascii="Arial Black" w:eastAsiaTheme="minorEastAsia" w:hAnsi="Arial Black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C6FC3"/>
    <w:rPr>
      <w:rFonts w:ascii="Corbel" w:hAnsi="Corbel" w:cs="Corbel"/>
      <w:b/>
      <w:bCs/>
      <w:spacing w:val="20"/>
      <w:sz w:val="10"/>
      <w:szCs w:val="10"/>
    </w:rPr>
  </w:style>
  <w:style w:type="character" w:customStyle="1" w:styleId="FontStyle21">
    <w:name w:val="Font Style21"/>
    <w:basedOn w:val="a0"/>
    <w:uiPriority w:val="99"/>
    <w:rsid w:val="00EC6FC3"/>
    <w:rPr>
      <w:rFonts w:ascii="Microsoft Sans Serif" w:hAnsi="Microsoft Sans Serif" w:cs="Microsoft Sans Serif"/>
      <w:spacing w:val="20"/>
      <w:sz w:val="14"/>
      <w:szCs w:val="14"/>
    </w:rPr>
  </w:style>
  <w:style w:type="character" w:customStyle="1" w:styleId="FontStyle30">
    <w:name w:val="Font Style30"/>
    <w:basedOn w:val="a0"/>
    <w:uiPriority w:val="99"/>
    <w:rsid w:val="00EC6FC3"/>
    <w:rPr>
      <w:rFonts w:ascii="Microsoft Sans Serif" w:hAnsi="Microsoft Sans Serif" w:cs="Microsoft Sans Serif"/>
      <w:sz w:val="12"/>
      <w:szCs w:val="12"/>
    </w:rPr>
  </w:style>
  <w:style w:type="character" w:customStyle="1" w:styleId="FontStyle31">
    <w:name w:val="Font Style31"/>
    <w:basedOn w:val="a0"/>
    <w:uiPriority w:val="99"/>
    <w:rsid w:val="00EC6FC3"/>
    <w:rPr>
      <w:rFonts w:ascii="Arial Black" w:hAnsi="Arial Black" w:cs="Arial Black"/>
      <w:spacing w:val="2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11</TotalTime>
  <Pages>6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MGKI</dc:creator>
  <cp:keywords/>
  <dc:description/>
  <cp:lastModifiedBy>skdd</cp:lastModifiedBy>
  <cp:revision>8</cp:revision>
  <dcterms:created xsi:type="dcterms:W3CDTF">2017-01-09T10:03:00Z</dcterms:created>
  <dcterms:modified xsi:type="dcterms:W3CDTF">2022-03-11T07:37:00Z</dcterms:modified>
</cp:coreProperties>
</file>